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SOMENOUR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lands</w:t>
      </w: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Thomas Aylesbury(q.v.).</w:t>
      </w: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21-102 )</w:t>
      </w: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63B4C" w:rsidRDefault="00A63B4C" w:rsidP="00A63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A63B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B4C" w:rsidRDefault="00A63B4C" w:rsidP="00564E3C">
      <w:pPr>
        <w:spacing w:after="0" w:line="240" w:lineRule="auto"/>
      </w:pPr>
      <w:r>
        <w:separator/>
      </w:r>
    </w:p>
  </w:endnote>
  <w:endnote w:type="continuationSeparator" w:id="0">
    <w:p w:rsidR="00A63B4C" w:rsidRDefault="00A63B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3B4C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B4C" w:rsidRDefault="00A63B4C" w:rsidP="00564E3C">
      <w:pPr>
        <w:spacing w:after="0" w:line="240" w:lineRule="auto"/>
      </w:pPr>
      <w:r>
        <w:separator/>
      </w:r>
    </w:p>
  </w:footnote>
  <w:footnote w:type="continuationSeparator" w:id="0">
    <w:p w:rsidR="00A63B4C" w:rsidRDefault="00A63B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B4C"/>
    <w:rsid w:val="00372DC6"/>
    <w:rsid w:val="00564E3C"/>
    <w:rsid w:val="0064591D"/>
    <w:rsid w:val="00A63B4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C5886"/>
  <w15:chartTrackingRefBased/>
  <w15:docId w15:val="{E590D86D-A399-47B8-A1F8-36E986DD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63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2015-11-15T20:15:00Z</dcterms:created>
  <dcterms:modified xsi:type="dcterms:W3CDTF">2015-11-15T20:16:00Z</dcterms:modified>
</cp:coreProperties>
</file>